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7382A" w14:textId="77777777" w:rsidR="009C063A" w:rsidRDefault="009C063A" w:rsidP="009C06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William </w:t>
      </w:r>
      <w:proofErr w:type="spellStart"/>
      <w:r>
        <w:rPr>
          <w:rFonts w:cs="Times New Roman"/>
          <w:szCs w:val="24"/>
          <w:u w:val="single"/>
        </w:rPr>
        <w:t>atte</w:t>
      </w:r>
      <w:proofErr w:type="spellEnd"/>
      <w:r>
        <w:rPr>
          <w:rFonts w:cs="Times New Roman"/>
          <w:szCs w:val="24"/>
          <w:u w:val="single"/>
        </w:rPr>
        <w:t xml:space="preserve"> NASSHE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fl.1437)</w:t>
      </w:r>
    </w:p>
    <w:p w14:paraId="2FF2590F" w14:textId="77777777" w:rsidR="009C063A" w:rsidRDefault="009C063A" w:rsidP="009C063A">
      <w:pPr>
        <w:pStyle w:val="NoSpacing"/>
        <w:rPr>
          <w:rFonts w:cs="Times New Roman"/>
          <w:szCs w:val="24"/>
        </w:rPr>
      </w:pPr>
    </w:p>
    <w:p w14:paraId="7F4F57F5" w14:textId="77777777" w:rsidR="009C063A" w:rsidRDefault="009C063A" w:rsidP="009C063A">
      <w:pPr>
        <w:pStyle w:val="NoSpacing"/>
        <w:rPr>
          <w:rFonts w:cs="Times New Roman"/>
          <w:szCs w:val="24"/>
        </w:rPr>
      </w:pPr>
    </w:p>
    <w:p w14:paraId="21EE4519" w14:textId="77777777" w:rsidR="009C063A" w:rsidRDefault="009C063A" w:rsidP="009C06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Nov.1437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devenerunt</w:t>
      </w:r>
      <w:proofErr w:type="spellEnd"/>
      <w:r>
        <w:rPr>
          <w:rFonts w:cs="Times New Roman"/>
          <w:szCs w:val="24"/>
        </w:rPr>
        <w:t xml:space="preserve"> held in Maidstone into lands </w:t>
      </w:r>
    </w:p>
    <w:p w14:paraId="4CDD838F" w14:textId="77777777" w:rsidR="009C063A" w:rsidRDefault="009C063A" w:rsidP="009C06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Reynold </w:t>
      </w:r>
      <w:proofErr w:type="spellStart"/>
      <w:r>
        <w:rPr>
          <w:rFonts w:cs="Times New Roman"/>
          <w:szCs w:val="24"/>
        </w:rPr>
        <w:t>Pympe</w:t>
      </w:r>
      <w:proofErr w:type="spellEnd"/>
      <w:r>
        <w:rPr>
          <w:rFonts w:cs="Times New Roman"/>
          <w:szCs w:val="24"/>
        </w:rPr>
        <w:t>(q.v.).</w:t>
      </w:r>
    </w:p>
    <w:p w14:paraId="690CD69E" w14:textId="77777777" w:rsidR="009C063A" w:rsidRDefault="009C063A" w:rsidP="009C063A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and other Analogous documents preserved in the Public Record Office vol. XXV Henry VI (1437-1442)” ed. Claire Noble pub. The Boydell Press and the National Archives p.59)</w:t>
      </w:r>
    </w:p>
    <w:p w14:paraId="2C926B27" w14:textId="77777777" w:rsidR="009C063A" w:rsidRDefault="009C063A" w:rsidP="009C063A">
      <w:pPr>
        <w:pStyle w:val="NoSpacing"/>
        <w:ind w:left="1440"/>
        <w:rPr>
          <w:rFonts w:cs="Times New Roman"/>
          <w:szCs w:val="24"/>
        </w:rPr>
      </w:pPr>
    </w:p>
    <w:p w14:paraId="08258566" w14:textId="77777777" w:rsidR="009C063A" w:rsidRDefault="009C063A" w:rsidP="009C063A">
      <w:pPr>
        <w:pStyle w:val="NoSpacing"/>
        <w:ind w:left="1440"/>
        <w:rPr>
          <w:rFonts w:cs="Times New Roman"/>
          <w:szCs w:val="24"/>
        </w:rPr>
      </w:pPr>
    </w:p>
    <w:p w14:paraId="227B3F72" w14:textId="77777777" w:rsidR="009C063A" w:rsidRDefault="009C063A" w:rsidP="009C06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January 2025</w:t>
      </w:r>
    </w:p>
    <w:p w14:paraId="1687615B" w14:textId="6D3DC464" w:rsidR="009C063A" w:rsidRPr="009C063A" w:rsidRDefault="009C063A" w:rsidP="009C063A">
      <w:pPr>
        <w:pStyle w:val="NoSpacing"/>
        <w:rPr>
          <w:rFonts w:cs="Times New Roman"/>
          <w:szCs w:val="24"/>
        </w:rPr>
      </w:pPr>
    </w:p>
    <w:p w14:paraId="54B5A194" w14:textId="6B2C4984" w:rsidR="009C063A" w:rsidRPr="009C063A" w:rsidRDefault="009C063A" w:rsidP="009C063A">
      <w:pPr>
        <w:pStyle w:val="NoSpacing"/>
        <w:rPr>
          <w:rFonts w:cs="Times New Roman"/>
          <w:szCs w:val="24"/>
        </w:rPr>
      </w:pPr>
    </w:p>
    <w:p w14:paraId="31B30BB0" w14:textId="54A5F5F8" w:rsidR="009C063A" w:rsidRPr="009C063A" w:rsidRDefault="009C063A" w:rsidP="009C063A">
      <w:pPr>
        <w:pStyle w:val="NoSpacing"/>
        <w:rPr>
          <w:rFonts w:cs="Times New Roman"/>
          <w:szCs w:val="24"/>
        </w:rPr>
      </w:pPr>
    </w:p>
    <w:p w14:paraId="69F0820C" w14:textId="4F22F15B" w:rsidR="009C063A" w:rsidRPr="009C063A" w:rsidRDefault="009C063A" w:rsidP="009139A6">
      <w:pPr>
        <w:pStyle w:val="NoSpacing"/>
        <w:rPr>
          <w:rFonts w:cs="Times New Roman"/>
          <w:szCs w:val="24"/>
        </w:rPr>
      </w:pPr>
    </w:p>
    <w:sectPr w:rsidR="009C063A" w:rsidRPr="009C06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3A614" w14:textId="77777777" w:rsidR="009C063A" w:rsidRDefault="009C063A" w:rsidP="009139A6">
      <w:r>
        <w:separator/>
      </w:r>
    </w:p>
  </w:endnote>
  <w:endnote w:type="continuationSeparator" w:id="0">
    <w:p w14:paraId="7CD4FCFC" w14:textId="77777777" w:rsidR="009C063A" w:rsidRDefault="009C06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C50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BEBF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776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87C05" w14:textId="77777777" w:rsidR="009C063A" w:rsidRDefault="009C063A" w:rsidP="009139A6">
      <w:r>
        <w:separator/>
      </w:r>
    </w:p>
  </w:footnote>
  <w:footnote w:type="continuationSeparator" w:id="0">
    <w:p w14:paraId="331B26A7" w14:textId="77777777" w:rsidR="009C063A" w:rsidRDefault="009C06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E4E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54A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A1A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3A"/>
    <w:rsid w:val="000666E0"/>
    <w:rsid w:val="002510B7"/>
    <w:rsid w:val="00270799"/>
    <w:rsid w:val="00333E9C"/>
    <w:rsid w:val="005C130B"/>
    <w:rsid w:val="00826F5C"/>
    <w:rsid w:val="009139A6"/>
    <w:rsid w:val="009411C2"/>
    <w:rsid w:val="009448BB"/>
    <w:rsid w:val="00947624"/>
    <w:rsid w:val="009C063A"/>
    <w:rsid w:val="00A3176C"/>
    <w:rsid w:val="00AE65F8"/>
    <w:rsid w:val="00BA00AB"/>
    <w:rsid w:val="00C71834"/>
    <w:rsid w:val="00CB4ED9"/>
    <w:rsid w:val="00DB516E"/>
    <w:rsid w:val="00DB589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D972F"/>
  <w15:chartTrackingRefBased/>
  <w15:docId w15:val="{07466638-38A4-40A7-823C-5FC3BDFD2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2025-01-23T20:38:00Z</dcterms:created>
  <dcterms:modified xsi:type="dcterms:W3CDTF">2025-01-23T21:26:00Z</dcterms:modified>
</cp:coreProperties>
</file>